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A14D3" w14:textId="77777777" w:rsidR="00132FDF" w:rsidRDefault="00132FDF" w:rsidP="00132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Jasper ROSKYN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ADC017" w14:textId="77777777" w:rsidR="00132FDF" w:rsidRDefault="00132FDF" w:rsidP="00132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Sutton by Bosworth, Leicestershire. Gentleman.</w:t>
      </w:r>
    </w:p>
    <w:p w14:paraId="2BAEF93D" w14:textId="77777777" w:rsidR="00132FDF" w:rsidRDefault="00132FDF" w:rsidP="00132FDF">
      <w:pPr>
        <w:rPr>
          <w:rFonts w:ascii="Times New Roman" w:hAnsi="Times New Roman" w:cs="Times New Roman"/>
        </w:rPr>
      </w:pPr>
    </w:p>
    <w:p w14:paraId="729C6C8D" w14:textId="77777777" w:rsidR="00132FDF" w:rsidRDefault="00132FDF" w:rsidP="00132FDF">
      <w:pPr>
        <w:rPr>
          <w:rFonts w:ascii="Times New Roman" w:hAnsi="Times New Roman" w:cs="Times New Roman"/>
        </w:rPr>
      </w:pPr>
    </w:p>
    <w:p w14:paraId="75FD63CA" w14:textId="77777777" w:rsidR="00132FDF" w:rsidRDefault="00132FDF" w:rsidP="00132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Villers(q.v.) brought a plaint of debt against him, Roland </w:t>
      </w:r>
      <w:proofErr w:type="spellStart"/>
      <w:r>
        <w:rPr>
          <w:rFonts w:ascii="Times New Roman" w:hAnsi="Times New Roman" w:cs="Times New Roman"/>
        </w:rPr>
        <w:t>Dygby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4EA4548" w14:textId="77777777" w:rsidR="00132FDF" w:rsidRDefault="00132FDF" w:rsidP="00132FDF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Welby</w:t>
      </w:r>
      <w:proofErr w:type="spellEnd"/>
      <w:r>
        <w:rPr>
          <w:rFonts w:ascii="Times New Roman" w:hAnsi="Times New Roman" w:cs="Times New Roman"/>
        </w:rPr>
        <w:t xml:space="preserve">(q.v.), his wife, Mary(q.v.), Robert </w:t>
      </w:r>
      <w:proofErr w:type="spellStart"/>
      <w:r>
        <w:rPr>
          <w:rFonts w:ascii="Times New Roman" w:hAnsi="Times New Roman" w:cs="Times New Roman"/>
        </w:rPr>
        <w:t>Castylford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Donsby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William </w:t>
      </w:r>
      <w:proofErr w:type="spellStart"/>
      <w:r>
        <w:rPr>
          <w:rFonts w:ascii="Times New Roman" w:hAnsi="Times New Roman" w:cs="Times New Roman"/>
        </w:rPr>
        <w:t>Dykson</w:t>
      </w:r>
      <w:proofErr w:type="spellEnd"/>
      <w:r>
        <w:rPr>
          <w:rFonts w:ascii="Times New Roman" w:hAnsi="Times New Roman" w:cs="Times New Roman"/>
        </w:rPr>
        <w:t xml:space="preserve"> of Lincoln(q.v.) and his wife, Margaret(q.v.), as the administrators of Thomas Martyn(q.v.).</w:t>
      </w:r>
    </w:p>
    <w:p w14:paraId="7A70893C" w14:textId="77777777" w:rsidR="00132FDF" w:rsidRDefault="00132FDF" w:rsidP="00132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A4DB7D6" w14:textId="77777777" w:rsidR="00132FDF" w:rsidRDefault="00132FDF" w:rsidP="00132FDF">
      <w:pPr>
        <w:rPr>
          <w:rFonts w:ascii="Times New Roman" w:hAnsi="Times New Roman" w:cs="Times New Roman"/>
        </w:rPr>
      </w:pPr>
    </w:p>
    <w:p w14:paraId="22925C18" w14:textId="77777777" w:rsidR="00132FDF" w:rsidRDefault="00132FDF" w:rsidP="00132FDF">
      <w:pPr>
        <w:rPr>
          <w:rFonts w:ascii="Times New Roman" w:hAnsi="Times New Roman" w:cs="Times New Roman"/>
        </w:rPr>
      </w:pPr>
    </w:p>
    <w:p w14:paraId="63E3C5E8" w14:textId="77777777" w:rsidR="00132FDF" w:rsidRDefault="00132FDF" w:rsidP="00132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44D3AC30" w14:textId="77777777" w:rsidR="006B2F86" w:rsidRPr="00E71FC3" w:rsidRDefault="00132F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3EAB7" w14:textId="77777777" w:rsidR="00132FDF" w:rsidRDefault="00132FDF" w:rsidP="00E71FC3">
      <w:r>
        <w:separator/>
      </w:r>
    </w:p>
  </w:endnote>
  <w:endnote w:type="continuationSeparator" w:id="0">
    <w:p w14:paraId="45D0DFF8" w14:textId="77777777" w:rsidR="00132FDF" w:rsidRDefault="00132F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12A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18063" w14:textId="77777777" w:rsidR="00132FDF" w:rsidRDefault="00132FDF" w:rsidP="00E71FC3">
      <w:r>
        <w:separator/>
      </w:r>
    </w:p>
  </w:footnote>
  <w:footnote w:type="continuationSeparator" w:id="0">
    <w:p w14:paraId="0B1220AF" w14:textId="77777777" w:rsidR="00132FDF" w:rsidRDefault="00132F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DF"/>
    <w:rsid w:val="00132FD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0B700"/>
  <w15:chartTrackingRefBased/>
  <w15:docId w15:val="{75184535-46BB-40C3-A6E4-EEAA5B68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2F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32F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2019-03-14T20:45:00Z</dcterms:created>
  <dcterms:modified xsi:type="dcterms:W3CDTF">2019-03-14T20:46:00Z</dcterms:modified>
</cp:coreProperties>
</file>